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FC800" w14:textId="77777777" w:rsidR="00A86B2B" w:rsidRDefault="00A86B2B" w:rsidP="00A86B2B">
      <w:pPr>
        <w:rPr>
          <w:lang w:val="en-US"/>
        </w:rPr>
      </w:pPr>
      <w:r>
        <w:rPr>
          <w:u w:val="single"/>
          <w:lang w:val="en-US"/>
        </w:rPr>
        <w:t>John CRAKENTHORP</w:t>
      </w:r>
      <w:r>
        <w:rPr>
          <w:lang w:val="en-US"/>
        </w:rPr>
        <w:t xml:space="preserve">    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>d.ca.1436)</w:t>
      </w:r>
    </w:p>
    <w:p w14:paraId="717893F8" w14:textId="77777777" w:rsidR="00A86B2B" w:rsidRDefault="00A86B2B" w:rsidP="00A86B2B">
      <w:pPr>
        <w:rPr>
          <w:lang w:val="en-US"/>
        </w:rPr>
      </w:pPr>
    </w:p>
    <w:p w14:paraId="39D1877B" w14:textId="77777777" w:rsidR="00A86B2B" w:rsidRDefault="00A86B2B" w:rsidP="00A86B2B">
      <w:pPr>
        <w:rPr>
          <w:lang w:val="en-US"/>
        </w:rPr>
      </w:pPr>
    </w:p>
    <w:p w14:paraId="36475339" w14:textId="77777777" w:rsidR="00A86B2B" w:rsidRDefault="00A86B2B" w:rsidP="00A86B2B">
      <w:pPr>
        <w:rPr>
          <w:lang w:val="en-US"/>
        </w:rPr>
      </w:pPr>
      <w:r>
        <w:rPr>
          <w:lang w:val="en-US"/>
        </w:rPr>
        <w:t xml:space="preserve">  9 Feb.2436</w:t>
      </w:r>
      <w:r>
        <w:rPr>
          <w:lang w:val="en-US"/>
        </w:rPr>
        <w:tab/>
        <w:t xml:space="preserve">Writ of diem </w:t>
      </w:r>
      <w:proofErr w:type="spellStart"/>
      <w:r>
        <w:rPr>
          <w:lang w:val="en-US"/>
        </w:rPr>
        <w:t>clausit</w:t>
      </w:r>
      <w:proofErr w:type="spellEnd"/>
      <w:r>
        <w:rPr>
          <w:lang w:val="en-US"/>
        </w:rPr>
        <w:t xml:space="preserve"> extremum to the Escheator of Cumberland &amp; </w:t>
      </w:r>
    </w:p>
    <w:p w14:paraId="69508DDE" w14:textId="77777777" w:rsidR="00A86B2B" w:rsidRDefault="00A86B2B" w:rsidP="00A86B2B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Westmoreland.      (C.F.R. 1430-37 p.245)</w:t>
      </w:r>
    </w:p>
    <w:p w14:paraId="525F6785" w14:textId="77777777" w:rsidR="00A86B2B" w:rsidRDefault="00A86B2B" w:rsidP="00A86B2B">
      <w:pPr>
        <w:rPr>
          <w:lang w:val="en-US"/>
        </w:rPr>
      </w:pPr>
    </w:p>
    <w:p w14:paraId="31134C68" w14:textId="77777777" w:rsidR="00A86B2B" w:rsidRDefault="00A86B2B" w:rsidP="00A86B2B">
      <w:pPr>
        <w:rPr>
          <w:lang w:val="en-US"/>
        </w:rPr>
      </w:pPr>
    </w:p>
    <w:p w14:paraId="4C670B9F" w14:textId="77777777" w:rsidR="00A86B2B" w:rsidRDefault="00A86B2B" w:rsidP="00A86B2B">
      <w:pPr>
        <w:rPr>
          <w:lang w:val="en-US"/>
        </w:rPr>
      </w:pPr>
      <w:r>
        <w:rPr>
          <w:lang w:val="en-US"/>
        </w:rPr>
        <w:t>20 December 2024</w:t>
      </w:r>
    </w:p>
    <w:p w14:paraId="2E6319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CE086" w14:textId="77777777" w:rsidR="00A86B2B" w:rsidRDefault="00A86B2B" w:rsidP="009139A6">
      <w:r>
        <w:separator/>
      </w:r>
    </w:p>
  </w:endnote>
  <w:endnote w:type="continuationSeparator" w:id="0">
    <w:p w14:paraId="4134722E" w14:textId="77777777" w:rsidR="00A86B2B" w:rsidRDefault="00A86B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E68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483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B68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FF5A7" w14:textId="77777777" w:rsidR="00A86B2B" w:rsidRDefault="00A86B2B" w:rsidP="009139A6">
      <w:r>
        <w:separator/>
      </w:r>
    </w:p>
  </w:footnote>
  <w:footnote w:type="continuationSeparator" w:id="0">
    <w:p w14:paraId="2CD8C15D" w14:textId="77777777" w:rsidR="00A86B2B" w:rsidRDefault="00A86B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F5F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558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3FC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2B"/>
    <w:rsid w:val="000666E0"/>
    <w:rsid w:val="002510B7"/>
    <w:rsid w:val="00270799"/>
    <w:rsid w:val="005C130B"/>
    <w:rsid w:val="00826F5C"/>
    <w:rsid w:val="008C0C7C"/>
    <w:rsid w:val="009139A6"/>
    <w:rsid w:val="009411C2"/>
    <w:rsid w:val="009448BB"/>
    <w:rsid w:val="00947624"/>
    <w:rsid w:val="00A3176C"/>
    <w:rsid w:val="00A86B2B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2D8F4"/>
  <w15:chartTrackingRefBased/>
  <w15:docId w15:val="{3B01CF39-B79F-471D-B242-20F118C7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B2B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2024-12-20T21:39:00Z</dcterms:created>
  <dcterms:modified xsi:type="dcterms:W3CDTF">2024-12-20T21:39:00Z</dcterms:modified>
</cp:coreProperties>
</file>